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65FAE" w14:textId="1FD579EC" w:rsidR="00BA00AB" w:rsidRDefault="00093B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   (fl.1461-2)</w:t>
      </w:r>
    </w:p>
    <w:p w14:paraId="5BB3095B" w14:textId="38B18A64" w:rsidR="00093B4F" w:rsidRDefault="00093B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0E16E943" w14:textId="1FFF5508" w:rsidR="00093B4F" w:rsidRDefault="00093B4F" w:rsidP="009139A6">
      <w:pPr>
        <w:pStyle w:val="NoSpacing"/>
        <w:rPr>
          <w:rFonts w:cs="Times New Roman"/>
          <w:szCs w:val="24"/>
        </w:rPr>
      </w:pPr>
    </w:p>
    <w:p w14:paraId="216DD565" w14:textId="0DA05418" w:rsidR="00093B4F" w:rsidRDefault="00093B4F" w:rsidP="009139A6">
      <w:pPr>
        <w:pStyle w:val="NoSpacing"/>
        <w:rPr>
          <w:rFonts w:cs="Times New Roman"/>
          <w:szCs w:val="24"/>
        </w:rPr>
      </w:pPr>
    </w:p>
    <w:p w14:paraId="5AC6CC5F" w14:textId="27E1C7D5" w:rsidR="00093B4F" w:rsidRDefault="00093B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1461-2</w:t>
      </w:r>
      <w:r>
        <w:rPr>
          <w:rFonts w:cs="Times New Roman"/>
          <w:szCs w:val="24"/>
        </w:rPr>
        <w:tab/>
        <w:t xml:space="preserve">He had an apprentice, called William </w:t>
      </w:r>
      <w:proofErr w:type="spellStart"/>
      <w:r>
        <w:rPr>
          <w:rFonts w:cs="Times New Roman"/>
          <w:szCs w:val="24"/>
        </w:rPr>
        <w:t>Whitcop</w:t>
      </w:r>
      <w:proofErr w:type="spellEnd"/>
      <w:r>
        <w:rPr>
          <w:rFonts w:cs="Times New Roman"/>
          <w:szCs w:val="24"/>
        </w:rPr>
        <w:t>(q.v.).</w:t>
      </w:r>
    </w:p>
    <w:p w14:paraId="08461747" w14:textId="795DAE55" w:rsidR="00093B4F" w:rsidRDefault="00093B4F" w:rsidP="00093B4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>
        <w:rPr>
          <w:rFonts w:eastAsia="Times New Roman" w:cs="Times New Roman"/>
          <w:szCs w:val="24"/>
        </w:rPr>
        <w:t>vol.I</w:t>
      </w:r>
      <w:proofErr w:type="spellEnd"/>
      <w:r>
        <w:rPr>
          <w:rFonts w:eastAsia="Times New Roman" w:cs="Times New Roman"/>
          <w:szCs w:val="24"/>
        </w:rPr>
        <w:t xml:space="preserve"> published by the Cutlers’ Company 1916 p.359)</w:t>
      </w:r>
    </w:p>
    <w:p w14:paraId="38FA8F9A" w14:textId="508D96F2" w:rsidR="00923093" w:rsidRDefault="00923093" w:rsidP="009230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1470-1</w:t>
      </w:r>
      <w:r>
        <w:rPr>
          <w:rFonts w:eastAsia="Times New Roman" w:cs="Times New Roman"/>
          <w:szCs w:val="24"/>
        </w:rPr>
        <w:tab/>
        <w:t xml:space="preserve">He had an apprentice, called William </w:t>
      </w:r>
      <w:proofErr w:type="spellStart"/>
      <w:r>
        <w:rPr>
          <w:rFonts w:eastAsia="Times New Roman" w:cs="Times New Roman"/>
          <w:szCs w:val="24"/>
        </w:rPr>
        <w:t>Walle</w:t>
      </w:r>
      <w:proofErr w:type="spellEnd"/>
      <w:r w:rsidR="00582520">
        <w:rPr>
          <w:rFonts w:eastAsia="Times New Roman" w:cs="Times New Roman"/>
          <w:szCs w:val="24"/>
        </w:rPr>
        <w:t>(q.v.)</w:t>
      </w:r>
      <w:r>
        <w:rPr>
          <w:rFonts w:eastAsia="Times New Roman" w:cs="Times New Roman"/>
          <w:szCs w:val="24"/>
        </w:rPr>
        <w:t>.   (ibid.p.362)</w:t>
      </w:r>
    </w:p>
    <w:p w14:paraId="24D1D722" w14:textId="2136F836" w:rsidR="00093B4F" w:rsidRDefault="00093B4F" w:rsidP="00093B4F">
      <w:pPr>
        <w:pStyle w:val="NoSpacing"/>
        <w:rPr>
          <w:rFonts w:eastAsia="Times New Roman" w:cs="Times New Roman"/>
          <w:szCs w:val="24"/>
        </w:rPr>
      </w:pPr>
    </w:p>
    <w:p w14:paraId="54DD06AF" w14:textId="3E5643F6" w:rsidR="00093B4F" w:rsidRDefault="00093B4F" w:rsidP="00093B4F">
      <w:pPr>
        <w:pStyle w:val="NoSpacing"/>
        <w:rPr>
          <w:rFonts w:eastAsia="Times New Roman" w:cs="Times New Roman"/>
          <w:szCs w:val="24"/>
        </w:rPr>
      </w:pPr>
    </w:p>
    <w:p w14:paraId="0E7A0CC9" w14:textId="5A5AF075" w:rsidR="00093B4F" w:rsidRDefault="00093B4F" w:rsidP="00093B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February 2023</w:t>
      </w:r>
    </w:p>
    <w:p w14:paraId="6DC7ACB7" w14:textId="6BB5BCC8" w:rsidR="00923093" w:rsidRDefault="00923093" w:rsidP="00093B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February 2023</w:t>
      </w:r>
    </w:p>
    <w:p w14:paraId="1BBC110B" w14:textId="03F7AC5A" w:rsidR="00093B4F" w:rsidRPr="00093B4F" w:rsidRDefault="00093B4F" w:rsidP="009139A6">
      <w:pPr>
        <w:pStyle w:val="NoSpacing"/>
        <w:rPr>
          <w:rFonts w:cs="Times New Roman"/>
          <w:szCs w:val="24"/>
        </w:rPr>
      </w:pPr>
    </w:p>
    <w:sectPr w:rsidR="00093B4F" w:rsidRPr="00093B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6C85" w14:textId="77777777" w:rsidR="00093B4F" w:rsidRDefault="00093B4F" w:rsidP="009139A6">
      <w:r>
        <w:separator/>
      </w:r>
    </w:p>
  </w:endnote>
  <w:endnote w:type="continuationSeparator" w:id="0">
    <w:p w14:paraId="056E50D4" w14:textId="77777777" w:rsidR="00093B4F" w:rsidRDefault="00093B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F6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66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AB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547B" w14:textId="77777777" w:rsidR="00093B4F" w:rsidRDefault="00093B4F" w:rsidP="009139A6">
      <w:r>
        <w:separator/>
      </w:r>
    </w:p>
  </w:footnote>
  <w:footnote w:type="continuationSeparator" w:id="0">
    <w:p w14:paraId="0DA9E852" w14:textId="77777777" w:rsidR="00093B4F" w:rsidRDefault="00093B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B2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33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E2C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B4F"/>
    <w:rsid w:val="000666E0"/>
    <w:rsid w:val="00093B4F"/>
    <w:rsid w:val="002510B7"/>
    <w:rsid w:val="00582520"/>
    <w:rsid w:val="005C130B"/>
    <w:rsid w:val="00826F5C"/>
    <w:rsid w:val="009139A6"/>
    <w:rsid w:val="00923093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DB6EB"/>
  <w15:chartTrackingRefBased/>
  <w15:docId w15:val="{74E0009C-A110-467F-B428-0297CC0D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2023-02-03T10:38:00Z</dcterms:created>
  <dcterms:modified xsi:type="dcterms:W3CDTF">2023-02-16T16:40:00Z</dcterms:modified>
</cp:coreProperties>
</file>